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1EEF5" w14:textId="77777777" w:rsidR="00FD11D1" w:rsidRPr="004B5BED" w:rsidRDefault="00FD11D1" w:rsidP="00815010">
      <w:pPr>
        <w:rPr>
          <w:b/>
          <w:sz w:val="26"/>
        </w:rPr>
      </w:pPr>
    </w:p>
    <w:p w14:paraId="0B3912AF" w14:textId="77777777" w:rsidR="00FD11D1" w:rsidRPr="004B5BED" w:rsidRDefault="00FD11D1" w:rsidP="00815010"/>
    <w:p w14:paraId="278E89B5" w14:textId="77777777" w:rsidR="0051083C" w:rsidRPr="004B5BED" w:rsidRDefault="0051083C" w:rsidP="00815010"/>
    <w:p w14:paraId="2245BF32" w14:textId="77777777" w:rsidR="0051083C" w:rsidRPr="004B5BED" w:rsidRDefault="0051083C" w:rsidP="00815010"/>
    <w:p w14:paraId="68C49DDB" w14:textId="77777777" w:rsidR="00FD11D1" w:rsidRPr="004B5BED" w:rsidRDefault="00FD11D1" w:rsidP="00815010"/>
    <w:p w14:paraId="59E8B957" w14:textId="77777777" w:rsidR="002F0912" w:rsidRPr="004B5BED" w:rsidRDefault="002F0912" w:rsidP="00815010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546"/>
        <w:gridCol w:w="1820"/>
        <w:gridCol w:w="1864"/>
      </w:tblGrid>
      <w:tr w:rsidR="004B5BED" w:rsidRPr="004B5BED" w14:paraId="2D1C2654" w14:textId="77777777"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B3631" w14:textId="77777777" w:rsidR="00FD11D1" w:rsidRPr="004B5BED" w:rsidRDefault="00080646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Bewerber/</w:t>
            </w:r>
            <w:r w:rsidR="00FD11D1" w:rsidRPr="004B5BED">
              <w:rPr>
                <w:sz w:val="16"/>
              </w:rPr>
              <w:t>Bieter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EFACBBE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Vergabenummer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6671EFA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Datum</w:t>
            </w:r>
          </w:p>
        </w:tc>
      </w:tr>
      <w:tr w:rsidR="004B5BED" w:rsidRPr="004B5BED" w14:paraId="2B03873B" w14:textId="77777777">
        <w:trPr>
          <w:trHeight w:hRule="exact" w:val="454"/>
        </w:trPr>
        <w:tc>
          <w:tcPr>
            <w:tcW w:w="65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1F43" w14:textId="77777777" w:rsidR="00FD11D1" w:rsidRPr="004B5BED" w:rsidRDefault="001F46BD" w:rsidP="0029078F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0" w:name="IA_Textanfang"/>
            <w:r w:rsidR="0051083C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0"/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71067" w14:textId="72288902" w:rsidR="00FD11D1" w:rsidRPr="004B5BED" w:rsidRDefault="002E0C81" w:rsidP="00AB48D1">
            <w:pPr>
              <w:rPr>
                <w:b/>
                <w:sz w:val="16"/>
                <w:szCs w:val="16"/>
              </w:rPr>
            </w:pPr>
            <w:r w:rsidRPr="004B5BED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1" w:name="VbA_VergabeNr"/>
            <w:r w:rsidRPr="004B5BED">
              <w:rPr>
                <w:b/>
                <w:sz w:val="16"/>
                <w:szCs w:val="16"/>
              </w:rPr>
              <w:instrText xml:space="preserve"> FORMTEXT </w:instrText>
            </w:r>
            <w:r w:rsidRPr="004B5BED">
              <w:rPr>
                <w:b/>
                <w:sz w:val="16"/>
                <w:szCs w:val="16"/>
              </w:rPr>
            </w:r>
            <w:r w:rsidRPr="004B5BED">
              <w:rPr>
                <w:b/>
                <w:sz w:val="16"/>
                <w:szCs w:val="16"/>
              </w:rPr>
              <w:fldChar w:fldCharType="separate"/>
            </w:r>
            <w:r w:rsidR="00547AB9">
              <w:rPr>
                <w:b/>
                <w:sz w:val="16"/>
                <w:szCs w:val="16"/>
              </w:rPr>
              <w:t>26-2000082751</w:t>
            </w:r>
            <w:r w:rsidRPr="004B5BED">
              <w:rPr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D08B2" w14:textId="77777777" w:rsidR="00FD11D1" w:rsidRPr="004B5BED" w:rsidRDefault="001F46BD" w:rsidP="00450FC9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IA_Datum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50FC9">
              <w:rPr>
                <w:b/>
                <w:sz w:val="22"/>
              </w:rPr>
              <w:t> </w:t>
            </w:r>
            <w:r w:rsidR="00450FC9">
              <w:rPr>
                <w:b/>
                <w:sz w:val="22"/>
              </w:rPr>
              <w:t> </w:t>
            </w:r>
            <w:r w:rsidR="00450FC9">
              <w:rPr>
                <w:b/>
                <w:sz w:val="22"/>
              </w:rPr>
              <w:t> </w:t>
            </w:r>
            <w:r w:rsidR="00450FC9">
              <w:rPr>
                <w:b/>
                <w:sz w:val="22"/>
              </w:rPr>
              <w:t> </w:t>
            </w:r>
            <w:r w:rsidR="00450FC9">
              <w:rPr>
                <w:b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2"/>
          </w:p>
        </w:tc>
      </w:tr>
      <w:tr w:rsidR="004B5BED" w:rsidRPr="004B5BED" w14:paraId="4221ECF3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B1EF" w14:textId="77777777" w:rsidR="00FD11D1" w:rsidRPr="004B5BED" w:rsidRDefault="0003242D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M</w:t>
            </w:r>
            <w:r w:rsidR="00FD11D1" w:rsidRPr="004B5BED">
              <w:rPr>
                <w:sz w:val="16"/>
              </w:rPr>
              <w:t>aßnahme</w:t>
            </w:r>
          </w:p>
        </w:tc>
      </w:tr>
      <w:tr w:rsidR="004B5BED" w:rsidRPr="004B5BED" w14:paraId="56D95CFC" w14:textId="77777777" w:rsidTr="00167E49">
        <w:trPr>
          <w:cantSplit/>
          <w:trHeight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F8ED" w14:textId="77777777" w:rsidR="00FD11D1" w:rsidRPr="004B5BED" w:rsidRDefault="002E0C81" w:rsidP="0091358F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3"/>
            <w:r w:rsidR="004153DA" w:rsidRPr="004B5BED">
              <w:rPr>
                <w:b/>
                <w:sz w:val="22"/>
              </w:rPr>
              <w:t xml:space="preserve">, </w:t>
            </w:r>
            <w:r w:rsidRPr="004B5BED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4"/>
          </w:p>
        </w:tc>
      </w:tr>
      <w:tr w:rsidR="004B5BED" w:rsidRPr="004B5BED" w14:paraId="4F1C98B8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114EC" w14:textId="77777777" w:rsidR="0051083C" w:rsidRPr="004B5BED" w:rsidRDefault="0029078F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Leistung</w:t>
            </w:r>
          </w:p>
        </w:tc>
      </w:tr>
      <w:tr w:rsidR="004B5BED" w:rsidRPr="004B5BED" w14:paraId="1D1901C3" w14:textId="77777777" w:rsidTr="00167E49">
        <w:trPr>
          <w:cantSplit/>
          <w:trHeight w:val="454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B5C5" w14:textId="0B443A38" w:rsidR="0051083C" w:rsidRPr="004B5BED" w:rsidRDefault="002E0C81" w:rsidP="00E97A68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5" w:name="VbA_BezLeistung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547AB9" w:rsidRPr="00547AB9">
              <w:rPr>
                <w:b/>
                <w:sz w:val="22"/>
              </w:rPr>
              <w:t>Rahmenvereinbarung PAX-Reifen</w:t>
            </w:r>
            <w:r w:rsidRPr="004B5BED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4B5BED" w:rsidRPr="004B5BED" w14:paraId="42949940" w14:textId="77777777">
        <w:trPr>
          <w:cantSplit/>
          <w:trHeight w:hRule="exact" w:val="397"/>
        </w:trPr>
        <w:tc>
          <w:tcPr>
            <w:tcW w:w="102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3655C58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</w:p>
        </w:tc>
      </w:tr>
      <w:tr w:rsidR="004B5BED" w:rsidRPr="004B5BED" w14:paraId="67E985AF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FAB3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Name</w:t>
            </w:r>
            <w:r w:rsidR="00080646" w:rsidRPr="004B5BED">
              <w:rPr>
                <w:sz w:val="16"/>
              </w:rPr>
              <w:t>, gesetzlicher Vertreter, Kontaktdaten</w:t>
            </w:r>
            <w:r w:rsidRPr="004B5BED">
              <w:rPr>
                <w:sz w:val="16"/>
              </w:rPr>
              <w:t xml:space="preserve"> des </w:t>
            </w:r>
            <w:r w:rsidR="00E62AC4" w:rsidRPr="004B5BED">
              <w:rPr>
                <w:sz w:val="16"/>
              </w:rPr>
              <w:t xml:space="preserve">sich verpflichtenden </w:t>
            </w:r>
            <w:r w:rsidRPr="004B5BED">
              <w:rPr>
                <w:sz w:val="16"/>
              </w:rPr>
              <w:t>Unternehmens</w:t>
            </w:r>
          </w:p>
        </w:tc>
      </w:tr>
      <w:tr w:rsidR="004B5BED" w:rsidRPr="004B5BED" w14:paraId="7F7CB33A" w14:textId="77777777">
        <w:trPr>
          <w:cantSplit/>
          <w:trHeight w:hRule="exact"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708E" w14:textId="77777777" w:rsidR="0051083C" w:rsidRPr="004B5BED" w:rsidRDefault="001F46BD" w:rsidP="00EF2792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NameUnternehmen"/>
                  <w:enabled/>
                  <w:calcOnExit w:val="0"/>
                  <w:textInput/>
                </w:ffData>
              </w:fldChar>
            </w:r>
            <w:bookmarkStart w:id="6" w:name="NameUnternehmen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6"/>
          </w:p>
        </w:tc>
      </w:tr>
      <w:tr w:rsidR="004B5BED" w:rsidRPr="004B5BED" w14:paraId="5DECC298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  <w:vAlign w:val="center"/>
          </w:tcPr>
          <w:p w14:paraId="6DF4A863" w14:textId="77777777" w:rsidR="0051083C" w:rsidRPr="004B5BED" w:rsidRDefault="0051083C" w:rsidP="0095368A">
            <w:pPr>
              <w:rPr>
                <w:sz w:val="22"/>
              </w:rPr>
            </w:pPr>
          </w:p>
        </w:tc>
      </w:tr>
      <w:tr w:rsidR="004B5BED" w:rsidRPr="004B5BED" w14:paraId="08B463BF" w14:textId="77777777">
        <w:trPr>
          <w:cantSplit/>
        </w:trPr>
        <w:tc>
          <w:tcPr>
            <w:tcW w:w="10277" w:type="dxa"/>
            <w:gridSpan w:val="4"/>
          </w:tcPr>
          <w:p w14:paraId="5EF218F5" w14:textId="77777777" w:rsidR="00FD11D1" w:rsidRPr="004B5BED" w:rsidRDefault="0095368A">
            <w:pPr>
              <w:spacing w:before="40"/>
              <w:rPr>
                <w:b/>
                <w:sz w:val="28"/>
                <w:szCs w:val="28"/>
              </w:rPr>
            </w:pPr>
            <w:r w:rsidRPr="004B5BED">
              <w:rPr>
                <w:b/>
                <w:sz w:val="28"/>
                <w:szCs w:val="28"/>
              </w:rPr>
              <w:t>Verpfli</w:t>
            </w:r>
            <w:r w:rsidR="004E7644" w:rsidRPr="004B5BED">
              <w:rPr>
                <w:b/>
                <w:sz w:val="28"/>
                <w:szCs w:val="28"/>
              </w:rPr>
              <w:t xml:space="preserve">chtungserklärung </w:t>
            </w:r>
            <w:r w:rsidRPr="004B5BED">
              <w:rPr>
                <w:b/>
                <w:sz w:val="28"/>
                <w:szCs w:val="28"/>
              </w:rPr>
              <w:t>anderer Unternehmen</w:t>
            </w:r>
          </w:p>
        </w:tc>
      </w:tr>
      <w:tr w:rsidR="004B5BED" w:rsidRPr="004B5BED" w14:paraId="7B0FB536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</w:tcPr>
          <w:p w14:paraId="0B6349B7" w14:textId="77777777" w:rsidR="0095368A" w:rsidRPr="004B5BED" w:rsidRDefault="0095368A">
            <w:pPr>
              <w:spacing w:before="40"/>
              <w:rPr>
                <w:b/>
                <w:sz w:val="20"/>
              </w:rPr>
            </w:pPr>
          </w:p>
        </w:tc>
      </w:tr>
      <w:tr w:rsidR="004B5BED" w:rsidRPr="004B5BED" w14:paraId="5760B496" w14:textId="77777777">
        <w:trPr>
          <w:cantSplit/>
          <w:trHeight w:hRule="exact" w:val="851"/>
        </w:trPr>
        <w:tc>
          <w:tcPr>
            <w:tcW w:w="10277" w:type="dxa"/>
            <w:gridSpan w:val="4"/>
          </w:tcPr>
          <w:p w14:paraId="24A7E09D" w14:textId="77777777" w:rsidR="0095368A" w:rsidRPr="004B5BED" w:rsidRDefault="004E7644" w:rsidP="00E62AC4">
            <w:pPr>
              <w:spacing w:before="40"/>
              <w:jc w:val="left"/>
              <w:rPr>
                <w:sz w:val="20"/>
              </w:rPr>
            </w:pPr>
            <w:r w:rsidRPr="004B5BED">
              <w:rPr>
                <w:sz w:val="20"/>
              </w:rPr>
              <w:t>Ich/Wir verpflichte(n) mich/uns, im Falle der Auftragsvergabe an den o.</w:t>
            </w:r>
            <w:r w:rsidR="00E44B2E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 xml:space="preserve">g. </w:t>
            </w:r>
            <w:r w:rsidR="00080646" w:rsidRPr="004B5BED">
              <w:rPr>
                <w:sz w:val="20"/>
              </w:rPr>
              <w:t>Bewerber/</w:t>
            </w:r>
            <w:r w:rsidRPr="004B5BED">
              <w:rPr>
                <w:sz w:val="20"/>
              </w:rPr>
              <w:t>Bieter diesem</w:t>
            </w:r>
            <w:r w:rsidR="00E44B2E" w:rsidRPr="004B5BED">
              <w:rPr>
                <w:sz w:val="20"/>
              </w:rPr>
              <w:t xml:space="preserve"> mit den Fähigkeiten (Mittel/Kapazitäten) meines/unseres Unternehmens für den/die </w:t>
            </w:r>
            <w:r w:rsidR="0086123B" w:rsidRPr="004B5BED">
              <w:rPr>
                <w:sz w:val="20"/>
              </w:rPr>
              <w:t xml:space="preserve">nachfolgenden </w:t>
            </w:r>
            <w:r w:rsidR="00E44B2E" w:rsidRPr="004B5BED">
              <w:rPr>
                <w:sz w:val="20"/>
              </w:rPr>
              <w:t>Leistungsbereich(e)</w:t>
            </w:r>
            <w:r w:rsidR="0086123B" w:rsidRPr="004B5BED">
              <w:rPr>
                <w:sz w:val="20"/>
              </w:rPr>
              <w:t xml:space="preserve"> zur Verfügung zu stehen.</w:t>
            </w:r>
          </w:p>
        </w:tc>
      </w:tr>
      <w:tr w:rsidR="004B5BED" w:rsidRPr="004B5BED" w14:paraId="7D7C9EB8" w14:textId="77777777">
        <w:trPr>
          <w:trHeight w:val="240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B842" w14:textId="77777777" w:rsidR="00E44B2E" w:rsidRPr="004B5BED" w:rsidRDefault="0003242D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Positionsnr.</w:t>
            </w:r>
            <w:r w:rsidR="00E44B2E" w:rsidRPr="004B5BED">
              <w:rPr>
                <w:sz w:val="16"/>
              </w:rPr>
              <w:t>/Leistungsbereich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13586AF" w14:textId="77777777" w:rsidR="00E44B2E" w:rsidRPr="004B5BED" w:rsidRDefault="00E44B2E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Beschreibung der Teilleistungen</w:t>
            </w:r>
          </w:p>
        </w:tc>
      </w:tr>
      <w:tr w:rsidR="004B5BED" w:rsidRPr="004B5BED" w14:paraId="2DCE50BF" w14:textId="77777777" w:rsidTr="00BF7F5F">
        <w:trPr>
          <w:trHeight w:val="1588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ED0F" w14:textId="77777777" w:rsidR="00E44B2E" w:rsidRPr="004B5BED" w:rsidRDefault="001F46BD" w:rsidP="00E44B2E">
            <w:pPr>
              <w:spacing w:before="6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Leistungsbereich"/>
                  <w:enabled/>
                  <w:calcOnExit w:val="0"/>
                  <w:textInput/>
                </w:ffData>
              </w:fldChar>
            </w:r>
            <w:bookmarkStart w:id="7" w:name="Leistungsbereich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7"/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6503356" w14:textId="77777777" w:rsidR="00E44B2E" w:rsidRPr="004B5BED" w:rsidRDefault="001F46BD" w:rsidP="00E44B2E">
            <w:pPr>
              <w:spacing w:before="4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BeschreibungTeil"/>
                  <w:enabled/>
                  <w:calcOnExit w:val="0"/>
                  <w:textInput/>
                </w:ffData>
              </w:fldChar>
            </w:r>
            <w:bookmarkStart w:id="8" w:name="BeschreibungTeil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8"/>
          </w:p>
        </w:tc>
      </w:tr>
      <w:tr w:rsidR="004B5BED" w:rsidRPr="004B5BED" w14:paraId="163269E3" w14:textId="77777777" w:rsidTr="00080646">
        <w:trPr>
          <w:cantSplit/>
          <w:trHeight w:hRule="exact" w:val="340"/>
        </w:trPr>
        <w:tc>
          <w:tcPr>
            <w:tcW w:w="10277" w:type="dxa"/>
            <w:gridSpan w:val="4"/>
          </w:tcPr>
          <w:p w14:paraId="5EFC7571" w14:textId="77777777" w:rsidR="0095368A" w:rsidRPr="004B5BED" w:rsidRDefault="0095368A" w:rsidP="00080646">
            <w:pPr>
              <w:rPr>
                <w:sz w:val="20"/>
              </w:rPr>
            </w:pPr>
          </w:p>
        </w:tc>
      </w:tr>
      <w:tr w:rsidR="004B5BED" w:rsidRPr="004B5BED" w14:paraId="261893A3" w14:textId="77777777" w:rsidTr="007E088E">
        <w:trPr>
          <w:cantSplit/>
          <w:trHeight w:hRule="exact" w:val="284"/>
        </w:trPr>
        <w:tc>
          <w:tcPr>
            <w:tcW w:w="6593" w:type="dxa"/>
            <w:gridSpan w:val="2"/>
          </w:tcPr>
          <w:p w14:paraId="2714EA48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Stempel, Unterschrift/Signatur</w:t>
            </w:r>
          </w:p>
        </w:tc>
        <w:tc>
          <w:tcPr>
            <w:tcW w:w="3684" w:type="dxa"/>
            <w:gridSpan w:val="2"/>
          </w:tcPr>
          <w:p w14:paraId="686C8433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413AE87D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17E49867" w14:textId="77777777" w:rsidR="00FA7DED" w:rsidRPr="004B5BED" w:rsidRDefault="00FA7DED" w:rsidP="007E088E">
            <w:pPr>
              <w:jc w:val="left"/>
              <w:rPr>
                <w:sz w:val="20"/>
              </w:rPr>
            </w:pPr>
          </w:p>
          <w:p w14:paraId="37B76622" w14:textId="77777777" w:rsidR="00FA7DED" w:rsidRPr="004B5BED" w:rsidRDefault="00FA7DED" w:rsidP="007E088E">
            <w:pPr>
              <w:spacing w:line="360" w:lineRule="auto"/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11D60178" w14:textId="77777777" w:rsidR="00FA7DED" w:rsidRPr="004B5BED" w:rsidRDefault="00FA7DED" w:rsidP="007E088E">
            <w:pPr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5A030746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716C7AF9" w14:textId="77777777" w:rsidTr="00080646">
        <w:trPr>
          <w:cantSplit/>
          <w:trHeight w:hRule="exact" w:val="567"/>
        </w:trPr>
        <w:tc>
          <w:tcPr>
            <w:tcW w:w="10277" w:type="dxa"/>
            <w:gridSpan w:val="4"/>
          </w:tcPr>
          <w:p w14:paraId="0BF5D802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1BB69FBC" w14:textId="77777777" w:rsidTr="00080646">
        <w:trPr>
          <w:cantSplit/>
          <w:trHeight w:hRule="exact" w:val="1020"/>
        </w:trPr>
        <w:tc>
          <w:tcPr>
            <w:tcW w:w="10277" w:type="dxa"/>
            <w:gridSpan w:val="4"/>
          </w:tcPr>
          <w:p w14:paraId="69B68FC6" w14:textId="77777777" w:rsidR="00080646" w:rsidRPr="004B5BED" w:rsidRDefault="00080646" w:rsidP="00080646">
            <w:pPr>
              <w:ind w:left="425" w:hanging="425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1"/>
            <w:r w:rsidRPr="004B5BED">
              <w:rPr>
                <w:sz w:val="20"/>
              </w:rPr>
              <w:instrText xml:space="preserve"> FORMCHECKBOX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sz w:val="20"/>
              </w:rPr>
              <w:fldChar w:fldCharType="end"/>
            </w:r>
            <w:bookmarkEnd w:id="9"/>
            <w:r w:rsidRPr="004B5BED">
              <w:rPr>
                <w:sz w:val="20"/>
              </w:rPr>
              <w:tab/>
              <w:t>Der Bewerber bzw. Bieter nimmt zum Nachweis seiner Eignung die wirtschaftliche und finanzielle Leistungsfähigkeit meines/unseres Unternehmens in Anspruch. Ich wir verpflichte(n) mich/uns gegenüber dem Auftraggeber, im Falle der Auftragsvergabe an den o.</w:t>
            </w:r>
            <w:r w:rsidR="00A107A4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>g. Bewerber/Bieter mit diesem gemeinsam für die Auftragsausführung zu haften.</w:t>
            </w:r>
          </w:p>
        </w:tc>
      </w:tr>
      <w:tr w:rsidR="004B5BED" w:rsidRPr="004B5BED" w14:paraId="4244E7B2" w14:textId="77777777" w:rsidTr="002B7D73">
        <w:trPr>
          <w:cantSplit/>
          <w:trHeight w:hRule="exact" w:val="340"/>
        </w:trPr>
        <w:tc>
          <w:tcPr>
            <w:tcW w:w="10277" w:type="dxa"/>
            <w:gridSpan w:val="4"/>
          </w:tcPr>
          <w:p w14:paraId="481AABFD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309856BC" w14:textId="77777777" w:rsidTr="007E088E">
        <w:trPr>
          <w:cantSplit/>
          <w:trHeight w:hRule="exact" w:val="284"/>
        </w:trPr>
        <w:tc>
          <w:tcPr>
            <w:tcW w:w="10277" w:type="dxa"/>
            <w:gridSpan w:val="4"/>
          </w:tcPr>
          <w:p w14:paraId="687968E2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 Auftragnehmer, Unterschrift/Signatur</w:t>
            </w:r>
          </w:p>
          <w:p w14:paraId="14B9A269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17629DD5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5F4433CD" w14:textId="77777777" w:rsidR="00FA7DED" w:rsidRPr="004B5BED" w:rsidRDefault="00FA7DED" w:rsidP="007E088E">
            <w:pPr>
              <w:rPr>
                <w:sz w:val="20"/>
              </w:rPr>
            </w:pPr>
          </w:p>
          <w:p w14:paraId="56842094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25E2B731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059A9C16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6B5D7DFD" w14:textId="77777777" w:rsidTr="001D1262">
        <w:trPr>
          <w:cantSplit/>
          <w:trHeight w:hRule="exact" w:val="680"/>
        </w:trPr>
        <w:tc>
          <w:tcPr>
            <w:tcW w:w="10277" w:type="dxa"/>
            <w:gridSpan w:val="4"/>
          </w:tcPr>
          <w:p w14:paraId="3D4DC3CE" w14:textId="77777777" w:rsidR="0086123B" w:rsidRPr="004B5BED" w:rsidRDefault="0086123B" w:rsidP="00080646">
            <w:pPr>
              <w:spacing w:before="180"/>
              <w:jc w:val="left"/>
              <w:rPr>
                <w:sz w:val="20"/>
              </w:rPr>
            </w:pPr>
            <w:r w:rsidRPr="004B5BED">
              <w:rPr>
                <w:sz w:val="20"/>
              </w:rPr>
              <w:t>Anmerkung: Sofern Verpflichtungserklärungen in Kopie oder als Telefax vorgelegt werden, behält sich die Vergabestelle vor, die Originale zu verlangen.</w:t>
            </w:r>
          </w:p>
        </w:tc>
      </w:tr>
    </w:tbl>
    <w:p w14:paraId="7CB75009" w14:textId="77777777" w:rsidR="005F6FD5" w:rsidRPr="004B5BED" w:rsidRDefault="005F6FD5">
      <w:pPr>
        <w:ind w:left="284" w:hanging="284"/>
        <w:rPr>
          <w:sz w:val="16"/>
          <w:szCs w:val="16"/>
        </w:rPr>
      </w:pPr>
    </w:p>
    <w:sectPr w:rsidR="005F6FD5" w:rsidRPr="004B5BED" w:rsidSect="001D1262">
      <w:footerReference w:type="default" r:id="rId7"/>
      <w:headerReference w:type="first" r:id="rId8"/>
      <w:footerReference w:type="first" r:id="rId9"/>
      <w:pgSz w:w="11906" w:h="16838" w:code="9"/>
      <w:pgMar w:top="567" w:right="567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1A249" w14:textId="77777777" w:rsidR="00C12F12" w:rsidRDefault="00C12F12" w:rsidP="00352A93">
      <w:r>
        <w:separator/>
      </w:r>
    </w:p>
  </w:endnote>
  <w:endnote w:type="continuationSeparator" w:id="0">
    <w:p w14:paraId="2E57EFFC" w14:textId="77777777" w:rsidR="00C12F12" w:rsidRDefault="00C12F12" w:rsidP="0035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8FA03" w14:textId="77777777" w:rsidR="00E44B2E" w:rsidRPr="00C1365B" w:rsidRDefault="00C1365B" w:rsidP="00C1365B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d  (PC)    </w:t>
    </w:r>
    <w:r w:rsidR="005F6FD5">
      <w:rPr>
        <w:sz w:val="14"/>
      </w:rPr>
      <w:t>11.</w:t>
    </w:r>
    <w:r w:rsidR="0086123B">
      <w:rPr>
        <w:sz w:val="14"/>
      </w:rPr>
      <w:t>1</w:t>
    </w:r>
    <w:r w:rsidR="0003242D">
      <w:rPr>
        <w:sz w:val="1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353F1" w14:textId="77777777" w:rsidR="001D1262" w:rsidRPr="00C1365B" w:rsidRDefault="001D1262" w:rsidP="001D1262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d  (PC)    </w:t>
    </w:r>
    <w:r w:rsidR="00FA7DED">
      <w:rPr>
        <w:sz w:val="14"/>
      </w:rPr>
      <w:t>08</w:t>
    </w:r>
    <w:r>
      <w:rPr>
        <w:sz w:val="14"/>
      </w:rPr>
      <w:t>.1</w:t>
    </w:r>
    <w:r w:rsidR="00080646">
      <w:rPr>
        <w:sz w:val="1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2C479" w14:textId="77777777" w:rsidR="00C12F12" w:rsidRPr="00C1365B" w:rsidRDefault="00C12F12" w:rsidP="00C1365B">
      <w:pPr>
        <w:pStyle w:val="Fuzeile"/>
        <w:spacing w:after="40" w:line="80" w:lineRule="exact"/>
        <w:rPr>
          <w:sz w:val="14"/>
          <w:szCs w:val="14"/>
        </w:rPr>
      </w:pPr>
      <w:r>
        <w:rPr>
          <w:sz w:val="14"/>
          <w:szCs w:val="14"/>
        </w:rPr>
        <w:t>_______________</w:t>
      </w:r>
    </w:p>
  </w:footnote>
  <w:footnote w:type="continuationSeparator" w:id="0">
    <w:p w14:paraId="53023A9B" w14:textId="77777777" w:rsidR="00C12F12" w:rsidRDefault="00C12F12" w:rsidP="00352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F6C6C" w14:textId="77777777" w:rsidR="001D1262" w:rsidRDefault="001D1262">
    <w:pPr>
      <w:pStyle w:val="Kopfzeile"/>
    </w:pPr>
    <w:r w:rsidRPr="001D1262">
      <w:rPr>
        <w:noProof/>
      </w:rPr>
      <w:drawing>
        <wp:anchor distT="0" distB="0" distL="114300" distR="114300" simplePos="0" relativeHeight="251659264" behindDoc="0" locked="1" layoutInCell="1" allowOverlap="1" wp14:anchorId="4E84A631" wp14:editId="51E88123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94445" cy="1152659"/>
          <wp:effectExtent l="19050" t="0" r="1055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1760956">
    <w:abstractNumId w:val="3"/>
  </w:num>
  <w:num w:numId="2" w16cid:durableId="1616256149">
    <w:abstractNumId w:val="7"/>
  </w:num>
  <w:num w:numId="3" w16cid:durableId="1442459784">
    <w:abstractNumId w:val="9"/>
  </w:num>
  <w:num w:numId="4" w16cid:durableId="82528916">
    <w:abstractNumId w:val="6"/>
  </w:num>
  <w:num w:numId="5" w16cid:durableId="1966811450">
    <w:abstractNumId w:val="1"/>
  </w:num>
  <w:num w:numId="6" w16cid:durableId="112410691">
    <w:abstractNumId w:val="11"/>
  </w:num>
  <w:num w:numId="7" w16cid:durableId="525675631">
    <w:abstractNumId w:val="0"/>
  </w:num>
  <w:num w:numId="8" w16cid:durableId="1115171348">
    <w:abstractNumId w:val="0"/>
  </w:num>
  <w:num w:numId="9" w16cid:durableId="1517574423">
    <w:abstractNumId w:val="0"/>
  </w:num>
  <w:num w:numId="10" w16cid:durableId="1559902161">
    <w:abstractNumId w:val="3"/>
  </w:num>
  <w:num w:numId="11" w16cid:durableId="2061632526">
    <w:abstractNumId w:val="2"/>
  </w:num>
  <w:num w:numId="12" w16cid:durableId="1714503911">
    <w:abstractNumId w:val="7"/>
  </w:num>
  <w:num w:numId="13" w16cid:durableId="827090936">
    <w:abstractNumId w:val="7"/>
  </w:num>
  <w:num w:numId="14" w16cid:durableId="1037583937">
    <w:abstractNumId w:val="7"/>
  </w:num>
  <w:num w:numId="15" w16cid:durableId="585580206">
    <w:abstractNumId w:val="11"/>
  </w:num>
  <w:num w:numId="16" w16cid:durableId="991787679">
    <w:abstractNumId w:val="5"/>
  </w:num>
  <w:num w:numId="17" w16cid:durableId="127666560">
    <w:abstractNumId w:val="7"/>
  </w:num>
  <w:num w:numId="18" w16cid:durableId="760220785">
    <w:abstractNumId w:val="7"/>
  </w:num>
  <w:num w:numId="19" w16cid:durableId="1856069177">
    <w:abstractNumId w:val="7"/>
  </w:num>
  <w:num w:numId="20" w16cid:durableId="376590401">
    <w:abstractNumId w:val="8"/>
  </w:num>
  <w:num w:numId="21" w16cid:durableId="1610771439">
    <w:abstractNumId w:val="3"/>
  </w:num>
  <w:num w:numId="22" w16cid:durableId="318466677">
    <w:abstractNumId w:val="3"/>
  </w:num>
  <w:num w:numId="23" w16cid:durableId="2003967091">
    <w:abstractNumId w:val="6"/>
  </w:num>
  <w:num w:numId="24" w16cid:durableId="1529176852">
    <w:abstractNumId w:val="7"/>
  </w:num>
  <w:num w:numId="25" w16cid:durableId="1651204684">
    <w:abstractNumId w:val="6"/>
  </w:num>
  <w:num w:numId="26" w16cid:durableId="1626421021">
    <w:abstractNumId w:val="6"/>
  </w:num>
  <w:num w:numId="27" w16cid:durableId="1816096231">
    <w:abstractNumId w:val="7"/>
  </w:num>
  <w:num w:numId="28" w16cid:durableId="1305354673">
    <w:abstractNumId w:val="5"/>
  </w:num>
  <w:num w:numId="29" w16cid:durableId="1242526920">
    <w:abstractNumId w:val="10"/>
  </w:num>
  <w:num w:numId="30" w16cid:durableId="1824662776">
    <w:abstractNumId w:val="6"/>
  </w:num>
  <w:num w:numId="31" w16cid:durableId="986397964">
    <w:abstractNumId w:val="7"/>
  </w:num>
  <w:num w:numId="32" w16cid:durableId="1161039195">
    <w:abstractNumId w:val="5"/>
  </w:num>
  <w:num w:numId="33" w16cid:durableId="1862011556">
    <w:abstractNumId w:val="10"/>
  </w:num>
  <w:num w:numId="34" w16cid:durableId="988903666">
    <w:abstractNumId w:val="6"/>
  </w:num>
  <w:num w:numId="35" w16cid:durableId="1197230979">
    <w:abstractNumId w:val="4"/>
  </w:num>
  <w:num w:numId="36" w16cid:durableId="1583098466">
    <w:abstractNumId w:val="0"/>
  </w:num>
  <w:num w:numId="37" w16cid:durableId="2008943589">
    <w:abstractNumId w:val="0"/>
  </w:num>
  <w:num w:numId="38" w16cid:durableId="1935478784">
    <w:abstractNumId w:val="0"/>
  </w:num>
  <w:num w:numId="39" w16cid:durableId="1659071017">
    <w:abstractNumId w:val="0"/>
  </w:num>
  <w:num w:numId="40" w16cid:durableId="548029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pVnm1qu0B/l5qo2chmH3UUXU4F2oSl099OAaezUgrg3JCKmuBhR+bdmiYU2ZdYZKWN3EiwOVo5Q+2tKygAYTuw==" w:saltValue="ILvNjfUiz3IjX6wk/yodFQ==" w:algorithmName="SHA-512"/>
  <w:defaultTabStop w:val="709"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E53CE6"/>
    <w:rsid w:val="000130D7"/>
    <w:rsid w:val="00022133"/>
    <w:rsid w:val="0003242D"/>
    <w:rsid w:val="00074249"/>
    <w:rsid w:val="00080646"/>
    <w:rsid w:val="000C5778"/>
    <w:rsid w:val="00101DB3"/>
    <w:rsid w:val="0013439A"/>
    <w:rsid w:val="00167E49"/>
    <w:rsid w:val="001D1262"/>
    <w:rsid w:val="001F46BD"/>
    <w:rsid w:val="00266080"/>
    <w:rsid w:val="0026639F"/>
    <w:rsid w:val="0029078F"/>
    <w:rsid w:val="002E01E6"/>
    <w:rsid w:val="002E0C81"/>
    <w:rsid w:val="002F0912"/>
    <w:rsid w:val="002F3358"/>
    <w:rsid w:val="003334E8"/>
    <w:rsid w:val="003404F4"/>
    <w:rsid w:val="00342A15"/>
    <w:rsid w:val="00350000"/>
    <w:rsid w:val="003D562D"/>
    <w:rsid w:val="004153DA"/>
    <w:rsid w:val="00421CD3"/>
    <w:rsid w:val="00422681"/>
    <w:rsid w:val="00430EC7"/>
    <w:rsid w:val="00450B37"/>
    <w:rsid w:val="00450FC9"/>
    <w:rsid w:val="004B5BED"/>
    <w:rsid w:val="004E7644"/>
    <w:rsid w:val="00501A2F"/>
    <w:rsid w:val="0051083C"/>
    <w:rsid w:val="005353D4"/>
    <w:rsid w:val="00547AB9"/>
    <w:rsid w:val="0056166D"/>
    <w:rsid w:val="005F6FD5"/>
    <w:rsid w:val="006E7EA9"/>
    <w:rsid w:val="006F4944"/>
    <w:rsid w:val="00707293"/>
    <w:rsid w:val="00731A19"/>
    <w:rsid w:val="00733890"/>
    <w:rsid w:val="007C16E8"/>
    <w:rsid w:val="00815010"/>
    <w:rsid w:val="00840C19"/>
    <w:rsid w:val="0086123B"/>
    <w:rsid w:val="00867E6B"/>
    <w:rsid w:val="008B5AFF"/>
    <w:rsid w:val="008D0CE6"/>
    <w:rsid w:val="009047B2"/>
    <w:rsid w:val="009070F3"/>
    <w:rsid w:val="0091358F"/>
    <w:rsid w:val="00913E85"/>
    <w:rsid w:val="0095368A"/>
    <w:rsid w:val="00992D8C"/>
    <w:rsid w:val="009973B4"/>
    <w:rsid w:val="009979B2"/>
    <w:rsid w:val="00A00AE6"/>
    <w:rsid w:val="00A107A4"/>
    <w:rsid w:val="00A278D4"/>
    <w:rsid w:val="00A53FF0"/>
    <w:rsid w:val="00A57C70"/>
    <w:rsid w:val="00A6293D"/>
    <w:rsid w:val="00A6796B"/>
    <w:rsid w:val="00A71CAD"/>
    <w:rsid w:val="00A81004"/>
    <w:rsid w:val="00AB48D1"/>
    <w:rsid w:val="00AC3205"/>
    <w:rsid w:val="00AC55D9"/>
    <w:rsid w:val="00B25D6F"/>
    <w:rsid w:val="00BE2BA1"/>
    <w:rsid w:val="00BF0ED0"/>
    <w:rsid w:val="00BF7F5F"/>
    <w:rsid w:val="00C12F12"/>
    <w:rsid w:val="00C1365B"/>
    <w:rsid w:val="00C543FA"/>
    <w:rsid w:val="00C97BAB"/>
    <w:rsid w:val="00D767BC"/>
    <w:rsid w:val="00E072F8"/>
    <w:rsid w:val="00E4072A"/>
    <w:rsid w:val="00E44B2E"/>
    <w:rsid w:val="00E53CE6"/>
    <w:rsid w:val="00E62AC4"/>
    <w:rsid w:val="00E819F0"/>
    <w:rsid w:val="00E97A68"/>
    <w:rsid w:val="00EA53AD"/>
    <w:rsid w:val="00EC53C1"/>
    <w:rsid w:val="00EF2792"/>
    <w:rsid w:val="00F62EEF"/>
    <w:rsid w:val="00F804A2"/>
    <w:rsid w:val="00F93199"/>
    <w:rsid w:val="00FA7DED"/>
    <w:rsid w:val="00FD11D1"/>
    <w:rsid w:val="00FD28AB"/>
    <w:rsid w:val="00FD5E0C"/>
    <w:rsid w:val="00FF4015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F09747"/>
  <w15:docId w15:val="{9125C8A2-1754-483E-B95C-C3BA996CC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31A1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731A19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731A19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31A19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731A19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731A19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731A19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731A19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731A19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731A19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731A19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731A19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731A19"/>
    <w:pPr>
      <w:ind w:left="284" w:hanging="284"/>
    </w:pPr>
    <w:rPr>
      <w:sz w:val="20"/>
    </w:rPr>
  </w:style>
  <w:style w:type="paragraph" w:styleId="Fuzeile">
    <w:name w:val="footer"/>
    <w:basedOn w:val="Standard"/>
    <w:rsid w:val="00731A19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731A19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731A19"/>
    <w:pPr>
      <w:ind w:left="1134"/>
    </w:pPr>
  </w:style>
  <w:style w:type="paragraph" w:customStyle="1" w:styleId="HngEinrckung3">
    <w:name w:val="Häng. Einrückung3"/>
    <w:basedOn w:val="HngEinrckung2"/>
    <w:semiHidden/>
    <w:rsid w:val="00731A19"/>
    <w:pPr>
      <w:ind w:left="1701"/>
    </w:pPr>
  </w:style>
  <w:style w:type="paragraph" w:styleId="Kopfzeile">
    <w:name w:val="header"/>
    <w:basedOn w:val="Standard"/>
    <w:rsid w:val="00731A19"/>
    <w:pPr>
      <w:tabs>
        <w:tab w:val="center" w:pos="4536"/>
        <w:tab w:val="right" w:pos="9072"/>
      </w:tabs>
    </w:pPr>
  </w:style>
  <w:style w:type="character" w:styleId="Seitenzahl">
    <w:name w:val="page number"/>
    <w:rsid w:val="00731A19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731A19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731A19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731A19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731A19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731A19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731A19"/>
    <w:pPr>
      <w:spacing w:line="360" w:lineRule="auto"/>
    </w:pPr>
  </w:style>
  <w:style w:type="paragraph" w:customStyle="1" w:styleId="Einrckung4a">
    <w:name w:val="Einrückung4a"/>
    <w:basedOn w:val="Standard"/>
    <w:semiHidden/>
    <w:rsid w:val="00731A19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semiHidden/>
    <w:rsid w:val="00C13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Verpflichtungserklaerun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Verpflichtungserklaerung.dotm</Template>
  <TotalTime>0</TotalTime>
  <Pages>1</Pages>
  <Words>188</Words>
  <Characters>1547</Characters>
  <Application>Microsoft Office Word</Application>
  <DocSecurity>0</DocSecurity>
  <Lines>57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Florian Fenzl</dc:creator>
  <cp:lastModifiedBy>Fenzl Florian</cp:lastModifiedBy>
  <cp:revision>5</cp:revision>
  <cp:lastPrinted>2018-06-21T11:22:00Z</cp:lastPrinted>
  <dcterms:created xsi:type="dcterms:W3CDTF">2024-03-18T12:29:00Z</dcterms:created>
  <dcterms:modified xsi:type="dcterms:W3CDTF">2026-05-08T06:44:00Z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13.00</vt:lpwstr>
  </property>
</Properties>
</file>